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8A609" w14:textId="77777777" w:rsidR="00813A8F" w:rsidRPr="00983618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  <w:highlight w:val="yellow"/>
        </w:rPr>
      </w:pPr>
    </w:p>
    <w:p w14:paraId="19468B27" w14:textId="25A8FC7A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572F4F">
        <w:rPr>
          <w:rFonts w:cs="Arial"/>
          <w:b/>
          <w:sz w:val="20"/>
        </w:rPr>
        <w:t xml:space="preserve">MORS </w:t>
      </w:r>
      <w:r w:rsidR="00983618" w:rsidRPr="00572F4F">
        <w:rPr>
          <w:rFonts w:cs="Arial"/>
          <w:b/>
          <w:sz w:val="20"/>
        </w:rPr>
        <w:t>2</w:t>
      </w:r>
      <w:r w:rsidRPr="00572F4F">
        <w:rPr>
          <w:rFonts w:cs="Arial"/>
          <w:b/>
          <w:sz w:val="20"/>
        </w:rPr>
        <w:t>5</w:t>
      </w:r>
      <w:r w:rsidR="00983618" w:rsidRPr="00572F4F">
        <w:rPr>
          <w:rFonts w:cs="Arial"/>
          <w:b/>
          <w:sz w:val="20"/>
        </w:rPr>
        <w:t>2</w:t>
      </w:r>
      <w:r w:rsidRPr="00572F4F">
        <w:rPr>
          <w:rFonts w:cs="Arial"/>
          <w:b/>
          <w:sz w:val="20"/>
        </w:rPr>
        <w:t>/2025</w:t>
      </w:r>
      <w:r w:rsidR="00572F4F">
        <w:rPr>
          <w:rFonts w:cs="Arial"/>
          <w:b/>
          <w:sz w:val="20"/>
        </w:rPr>
        <w:t>–</w:t>
      </w:r>
      <w:r w:rsidRPr="00572F4F">
        <w:rPr>
          <w:rFonts w:cs="Arial"/>
          <w:b/>
          <w:sz w:val="20"/>
        </w:rPr>
        <w:t>ODP</w:t>
      </w:r>
    </w:p>
    <w:p w14:paraId="42550F97" w14:textId="77777777" w:rsidR="00813A8F" w:rsidRPr="009B3DCA" w:rsidRDefault="00813A8F" w:rsidP="00813A8F">
      <w:pPr>
        <w:spacing w:line="288" w:lineRule="auto"/>
        <w:jc w:val="both"/>
        <w:rPr>
          <w:b/>
          <w:szCs w:val="20"/>
        </w:rPr>
      </w:pPr>
    </w:p>
    <w:p w14:paraId="5443E514" w14:textId="650A51B3" w:rsidR="00813A8F" w:rsidRPr="009B3DCA" w:rsidRDefault="00813A8F" w:rsidP="00813A8F">
      <w:pPr>
        <w:spacing w:line="288" w:lineRule="auto"/>
        <w:jc w:val="both"/>
        <w:rPr>
          <w:bCs/>
          <w:szCs w:val="20"/>
        </w:rPr>
      </w:pPr>
      <w:r w:rsidRPr="009B3DCA">
        <w:rPr>
          <w:bCs/>
          <w:szCs w:val="20"/>
        </w:rPr>
        <w:t xml:space="preserve">PREDMET JAVNEGA NAROČILA – </w:t>
      </w:r>
      <w:r w:rsidRPr="009B3DCA">
        <w:rPr>
          <w:b/>
          <w:szCs w:val="20"/>
        </w:rPr>
        <w:t xml:space="preserve">SKLOP </w:t>
      </w:r>
      <w:r w:rsidR="00983618">
        <w:rPr>
          <w:b/>
          <w:szCs w:val="20"/>
        </w:rPr>
        <w:t>1</w:t>
      </w:r>
      <w:r w:rsidRPr="009B3DCA">
        <w:rPr>
          <w:b/>
          <w:szCs w:val="20"/>
        </w:rPr>
        <w:t xml:space="preserve">: </w:t>
      </w:r>
      <w:r w:rsidRPr="009B3DCA">
        <w:rPr>
          <w:bCs/>
          <w:szCs w:val="20"/>
        </w:rPr>
        <w:t xml:space="preserve">Tovorne prikolice za osebno vozilo – BOKS 750 </w:t>
      </w:r>
    </w:p>
    <w:p w14:paraId="4BB80635" w14:textId="77777777" w:rsidR="00813A8F" w:rsidRPr="009B3DCA" w:rsidRDefault="00813A8F" w:rsidP="00813A8F">
      <w:pPr>
        <w:spacing w:line="288" w:lineRule="auto"/>
        <w:jc w:val="both"/>
        <w:rPr>
          <w:b/>
          <w:szCs w:val="20"/>
        </w:rPr>
      </w:pPr>
    </w:p>
    <w:p w14:paraId="6DD30634" w14:textId="77777777" w:rsidR="00813A8F" w:rsidRDefault="00813A8F" w:rsidP="00813A8F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1E23BF28" w14:textId="77777777" w:rsidR="00981BB6" w:rsidRDefault="00981BB6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667"/>
        <w:gridCol w:w="900"/>
        <w:gridCol w:w="1368"/>
        <w:gridCol w:w="1559"/>
        <w:gridCol w:w="1560"/>
        <w:gridCol w:w="1417"/>
        <w:gridCol w:w="2126"/>
      </w:tblGrid>
      <w:tr w:rsidR="00981BB6" w:rsidRPr="009B3DCA" w14:paraId="7DDE1DA1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9288E1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03E0804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6A698F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046D56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876C26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F0D341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89489E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457A850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84E6D4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43C23F4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0E02CA3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C14224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4B74D60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5C431C7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5A7BFE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5F78A22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31F1B1B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203AD95A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0CB1037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366D3FD4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D2394E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91580F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900A1D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84EDFA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4E7A67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EA336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4C26F7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23A6CD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01C8E554" w14:textId="77777777" w:rsidTr="000B1997">
        <w:trPr>
          <w:cantSplit/>
          <w:trHeight w:val="53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80C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8420A" w14:textId="3962F7DD" w:rsidR="00981BB6" w:rsidRPr="009B3DCA" w:rsidRDefault="00981BB6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Tovorne prikolice za osebno vozilo – BOKS 750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A665B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7A1E" w14:textId="24CB9C6C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  <w:r w:rsidR="00D9709C"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A883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B7C1F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88BA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3441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4BA10F9F" w14:textId="77777777" w:rsidTr="000B1997">
        <w:trPr>
          <w:cantSplit/>
          <w:trHeight w:val="402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12845C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47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86C83C8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06086FA5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CAFB435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318D30EC" w14:textId="77777777" w:rsidTr="000B1997">
        <w:trPr>
          <w:cantSplit/>
          <w:trHeight w:val="36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E133B4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47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68984A3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44B251FB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7FFF230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00FAD36A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FB73E9" w:rsidRPr="009B3DCA" w14:paraId="17207D7E" w14:textId="77777777" w:rsidTr="000B1997">
        <w:trPr>
          <w:cantSplit/>
          <w:trHeight w:val="334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09A960B" w14:textId="77777777" w:rsidR="00FB73E9" w:rsidRPr="009B3DCA" w:rsidRDefault="00FB73E9" w:rsidP="00FB73E9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47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7AEDD7" w14:textId="77777777" w:rsidR="00FB73E9" w:rsidRPr="009B3DCA" w:rsidRDefault="00FB73E9" w:rsidP="00FB73E9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28031807" w14:textId="77777777" w:rsidR="00FB73E9" w:rsidRPr="009B3DCA" w:rsidRDefault="00FB73E9" w:rsidP="00FB73E9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9BD883E" w14:textId="44506996" w:rsidR="00FB73E9" w:rsidRPr="009B3DCA" w:rsidRDefault="00FB73E9" w:rsidP="00FB73E9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0599DD75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2EEB3384" w14:textId="77777777" w:rsidTr="00105559">
        <w:tc>
          <w:tcPr>
            <w:tcW w:w="3515" w:type="dxa"/>
          </w:tcPr>
          <w:p w14:paraId="7AD19516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5551670D" w14:textId="186C527A" w:rsidR="00813A8F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5DC4E676" w14:textId="77777777" w:rsidTr="00105559">
        <w:trPr>
          <w:cantSplit/>
          <w:trHeight w:val="214"/>
        </w:trPr>
        <w:tc>
          <w:tcPr>
            <w:tcW w:w="3515" w:type="dxa"/>
          </w:tcPr>
          <w:p w14:paraId="102427F9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561E26D7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7C4963BC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DAF4" w14:textId="5F4D16D5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3DB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416FE24C" w14:textId="2DD62934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5F55CA8B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F363" w14:textId="709D5830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ADF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54BFDB88" w14:textId="4BCEB69C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25FFEAD9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2E6" w14:textId="5A32F993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027A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0D2249CE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p w14:paraId="59AA155F" w14:textId="06889FC8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F837AA">
        <w:rPr>
          <w:rFonts w:cs="Arial"/>
          <w:color w:val="auto"/>
          <w:sz w:val="20"/>
          <w:szCs w:val="20"/>
          <w:lang w:val="sl-SI"/>
        </w:rPr>
        <w:t>12</w:t>
      </w:r>
      <w:r w:rsidRPr="009B3DCA">
        <w:rPr>
          <w:rFonts w:cs="Arial"/>
          <w:color w:val="auto"/>
          <w:sz w:val="20"/>
          <w:szCs w:val="20"/>
          <w:lang w:val="sl-SI"/>
        </w:rPr>
        <w:t>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0B1B0AB3" w14:textId="12E7510B" w:rsidR="00813A8F" w:rsidRPr="009B3DCA" w:rsidRDefault="00813A8F" w:rsidP="00813A8F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3DA5A418" w14:textId="4F1CDA41" w:rsidR="00813A8F" w:rsidRPr="00B112B8" w:rsidRDefault="00813A8F" w:rsidP="00B112B8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169502BD" w14:textId="77777777" w:rsidR="00813A8F" w:rsidRPr="009B3DCA" w:rsidRDefault="00813A8F" w:rsidP="00813A8F">
      <w:pPr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07F563B1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813A8F" w:rsidRPr="009B3DCA" w:rsidSect="000B1997">
          <w:footerReference w:type="first" r:id="rId8"/>
          <w:pgSz w:w="16840" w:h="11907" w:orient="landscape"/>
          <w:pgMar w:top="567" w:right="1418" w:bottom="1418" w:left="1418" w:header="709" w:footer="709" w:gutter="0"/>
          <w:cols w:space="708"/>
          <w:docGrid w:linePitch="272"/>
        </w:sectPr>
      </w:pPr>
    </w:p>
    <w:p w14:paraId="694775AB" w14:textId="77777777" w:rsidR="00572F4F" w:rsidRDefault="00572F4F" w:rsidP="00813A8F">
      <w:pPr>
        <w:pStyle w:val="BodyText31"/>
        <w:spacing w:line="288" w:lineRule="auto"/>
        <w:jc w:val="left"/>
        <w:rPr>
          <w:rFonts w:cs="Arial"/>
          <w:b/>
          <w:sz w:val="20"/>
          <w:highlight w:val="yellow"/>
        </w:rPr>
      </w:pPr>
    </w:p>
    <w:p w14:paraId="3FC74B12" w14:textId="1690354F" w:rsidR="00813A8F" w:rsidRPr="00572F4F" w:rsidRDefault="00813A8F" w:rsidP="00813A8F">
      <w:pPr>
        <w:pStyle w:val="BodyText31"/>
        <w:spacing w:line="288" w:lineRule="auto"/>
        <w:jc w:val="left"/>
        <w:rPr>
          <w:rFonts w:cs="Arial"/>
          <w:bCs/>
          <w:sz w:val="20"/>
        </w:rPr>
      </w:pPr>
      <w:r w:rsidRPr="00572F4F">
        <w:rPr>
          <w:rFonts w:cs="Arial"/>
          <w:b/>
          <w:sz w:val="20"/>
        </w:rPr>
        <w:t xml:space="preserve">MORS </w:t>
      </w:r>
      <w:r w:rsidR="00572F4F" w:rsidRPr="00572F4F">
        <w:rPr>
          <w:rFonts w:cs="Arial"/>
          <w:b/>
          <w:sz w:val="20"/>
        </w:rPr>
        <w:t>252</w:t>
      </w:r>
      <w:r w:rsidRPr="00572F4F">
        <w:rPr>
          <w:rFonts w:cs="Arial"/>
          <w:b/>
          <w:sz w:val="20"/>
        </w:rPr>
        <w:t>/2025</w:t>
      </w:r>
      <w:r w:rsidR="00572F4F" w:rsidRPr="00572F4F">
        <w:rPr>
          <w:rFonts w:cs="Arial"/>
          <w:b/>
          <w:sz w:val="20"/>
        </w:rPr>
        <w:t>–</w:t>
      </w:r>
      <w:r w:rsidRPr="00572F4F">
        <w:rPr>
          <w:rFonts w:cs="Arial"/>
          <w:b/>
          <w:sz w:val="20"/>
        </w:rPr>
        <w:t>ODP</w:t>
      </w:r>
    </w:p>
    <w:p w14:paraId="5B97C95B" w14:textId="77777777" w:rsidR="00813A8F" w:rsidRPr="00572F4F" w:rsidRDefault="00813A8F" w:rsidP="00813A8F">
      <w:pPr>
        <w:spacing w:line="288" w:lineRule="auto"/>
        <w:jc w:val="both"/>
        <w:rPr>
          <w:bCs/>
          <w:szCs w:val="20"/>
        </w:rPr>
      </w:pPr>
    </w:p>
    <w:p w14:paraId="69147D66" w14:textId="50335643" w:rsidR="00813A8F" w:rsidRPr="009B3DCA" w:rsidRDefault="00813A8F" w:rsidP="00813A8F">
      <w:pPr>
        <w:spacing w:line="288" w:lineRule="auto"/>
        <w:jc w:val="both"/>
        <w:rPr>
          <w:bCs/>
          <w:szCs w:val="20"/>
        </w:rPr>
      </w:pPr>
      <w:r w:rsidRPr="00572F4F">
        <w:rPr>
          <w:bCs/>
          <w:szCs w:val="20"/>
        </w:rPr>
        <w:t xml:space="preserve">PREDMET JAVNEGA NAROČILA – </w:t>
      </w:r>
      <w:r w:rsidRPr="00572F4F">
        <w:rPr>
          <w:b/>
          <w:szCs w:val="20"/>
        </w:rPr>
        <w:t xml:space="preserve">SKLOP </w:t>
      </w:r>
      <w:r w:rsidR="00572F4F" w:rsidRPr="00572F4F">
        <w:rPr>
          <w:b/>
          <w:szCs w:val="20"/>
        </w:rPr>
        <w:t>2</w:t>
      </w:r>
      <w:r w:rsidRPr="00572F4F">
        <w:rPr>
          <w:bCs/>
          <w:szCs w:val="20"/>
        </w:rPr>
        <w:t>: Tovorne prikolice za osebno vozilo – BOKS 1300</w:t>
      </w:r>
    </w:p>
    <w:p w14:paraId="521BADFC" w14:textId="77777777" w:rsidR="00813A8F" w:rsidRPr="009B3DCA" w:rsidRDefault="00813A8F" w:rsidP="00813A8F">
      <w:pPr>
        <w:spacing w:line="288" w:lineRule="auto"/>
        <w:jc w:val="both"/>
        <w:rPr>
          <w:b/>
          <w:szCs w:val="20"/>
        </w:rPr>
      </w:pPr>
    </w:p>
    <w:p w14:paraId="0AEE8706" w14:textId="77777777" w:rsidR="00813A8F" w:rsidRDefault="00813A8F" w:rsidP="00813A8F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7ABB5D51" w14:textId="77777777" w:rsidR="00981BB6" w:rsidRDefault="00981BB6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809"/>
        <w:gridCol w:w="758"/>
        <w:gridCol w:w="1368"/>
        <w:gridCol w:w="1559"/>
        <w:gridCol w:w="1560"/>
        <w:gridCol w:w="1559"/>
        <w:gridCol w:w="1984"/>
      </w:tblGrid>
      <w:tr w:rsidR="00981BB6" w:rsidRPr="009B3DCA" w14:paraId="125FA1D1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2B9B04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68AC6D6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80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9EE11E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7D31FD6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75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1D2FF2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169377E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26C832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7EF9D80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E79EB6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764989B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7E35188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5FA03C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736FA6F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1D64F1A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49755D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7CC48EC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1BA5CC7F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42A2EF2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7FBD0B1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78FF77C5" w14:textId="77777777" w:rsidTr="000B1997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9CF7968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7718A9C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DF5804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840670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9BD1549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5E695FE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A151082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5271FE5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81BB6" w:rsidRPr="009B3DCA" w14:paraId="394A1282" w14:textId="77777777" w:rsidTr="000B1997">
        <w:trPr>
          <w:cantSplit/>
          <w:trHeight w:val="54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A9D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8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7EE3" w14:textId="3B548305" w:rsidR="00981BB6" w:rsidRPr="009B3DCA" w:rsidRDefault="00D9709C" w:rsidP="00CF6C6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Tovorne prikolice za osebno vozilo – BOKS 1300</w:t>
            </w:r>
          </w:p>
        </w:tc>
        <w:tc>
          <w:tcPr>
            <w:tcW w:w="75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A5F3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65532B" w14:textId="27521792" w:rsidR="00981BB6" w:rsidRPr="009B3DCA" w:rsidRDefault="00D9709C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343DB7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04596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A6D7D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773571" w14:textId="77777777" w:rsidR="00981BB6" w:rsidRPr="009B3DCA" w:rsidRDefault="00981BB6" w:rsidP="00CF6C68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81BB6" w:rsidRPr="009B3DCA" w14:paraId="69129B52" w14:textId="77777777" w:rsidTr="000B1997">
        <w:trPr>
          <w:cantSplit/>
          <w:trHeight w:val="244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9B4D2A0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013651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1E8D9460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81DD46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155F14AA" w14:textId="77777777" w:rsidTr="000B1997">
        <w:trPr>
          <w:cantSplit/>
          <w:trHeight w:val="353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DD9147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41B0745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  <w:p w14:paraId="6BF29790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AD5C123" w14:textId="77777777" w:rsidR="00981BB6" w:rsidRPr="009B3DCA" w:rsidRDefault="00981BB6" w:rsidP="00CF6C68">
            <w:pPr>
              <w:spacing w:line="288" w:lineRule="auto"/>
              <w:rPr>
                <w:b/>
                <w:szCs w:val="20"/>
              </w:rPr>
            </w:pPr>
          </w:p>
        </w:tc>
      </w:tr>
      <w:tr w:rsidR="00981BB6" w:rsidRPr="009B3DCA" w14:paraId="3B88E952" w14:textId="77777777" w:rsidTr="000B1997">
        <w:trPr>
          <w:cantSplit/>
          <w:trHeight w:val="4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BA87307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851D95E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470CAE82" w14:textId="77777777" w:rsidR="00981BB6" w:rsidRPr="009B3DCA" w:rsidRDefault="00981BB6" w:rsidP="00CF6C68">
            <w:pPr>
              <w:spacing w:line="288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C8F9661" w14:textId="2D536080" w:rsidR="00981BB6" w:rsidRPr="009B3DCA" w:rsidRDefault="00943490" w:rsidP="009E59DD">
            <w:pPr>
              <w:spacing w:line="288" w:lineRule="auto"/>
              <w:jc w:val="center"/>
              <w:rPr>
                <w:b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40D64992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0660"/>
      </w:tblGrid>
      <w:tr w:rsidR="009B3DCA" w:rsidRPr="009B3DCA" w14:paraId="33FC2689" w14:textId="77777777" w:rsidTr="00105559">
        <w:tc>
          <w:tcPr>
            <w:tcW w:w="3515" w:type="dxa"/>
          </w:tcPr>
          <w:p w14:paraId="77D14618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0660" w:type="dxa"/>
          </w:tcPr>
          <w:p w14:paraId="327B01AD" w14:textId="7E81AA77" w:rsidR="00813A8F" w:rsidRPr="009B3DCA" w:rsidRDefault="00B865AE" w:rsidP="0028642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Skladišče URSZR, Obvozna cesta 112, Ljubljana - Šentvid</w:t>
            </w:r>
          </w:p>
        </w:tc>
      </w:tr>
      <w:tr w:rsidR="009B3DCA" w:rsidRPr="009B3DCA" w14:paraId="7D5F55D0" w14:textId="77777777" w:rsidTr="00105559">
        <w:trPr>
          <w:cantSplit/>
          <w:trHeight w:val="214"/>
        </w:trPr>
        <w:tc>
          <w:tcPr>
            <w:tcW w:w="3515" w:type="dxa"/>
          </w:tcPr>
          <w:p w14:paraId="6B5F23B1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0660" w:type="dxa"/>
          </w:tcPr>
          <w:p w14:paraId="3BE939E8" w14:textId="77777777" w:rsidR="00813A8F" w:rsidRPr="009B3DCA" w:rsidRDefault="00813A8F" w:rsidP="0028642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F76472" w:rsidRPr="009B3DCA" w14:paraId="0DE0F687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937" w14:textId="77777777" w:rsidR="00F76472" w:rsidRDefault="00F76472" w:rsidP="00F76472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</w:p>
          <w:p w14:paraId="0EC2C0A3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943" w14:textId="77777777" w:rsidR="00105559" w:rsidRDefault="00F76472" w:rsidP="000B1997">
            <w:pPr>
              <w:spacing w:line="288" w:lineRule="auto"/>
              <w:ind w:right="-1330"/>
              <w:jc w:val="both"/>
              <w:rPr>
                <w:iCs/>
                <w:szCs w:val="20"/>
              </w:rPr>
            </w:pPr>
            <w:r w:rsidRPr="009B3DCA">
              <w:rPr>
                <w:szCs w:val="20"/>
              </w:rPr>
              <w:t>________ koledarskih dni od dneva podpisa pogodbe s strani obeh pogodbenih strank</w:t>
            </w:r>
            <w:r w:rsidR="003C38B3">
              <w:rPr>
                <w:iCs/>
                <w:szCs w:val="20"/>
              </w:rPr>
              <w:t xml:space="preserve"> vendar ne </w:t>
            </w:r>
            <w:r w:rsidR="009C6DA4">
              <w:rPr>
                <w:iCs/>
                <w:szCs w:val="20"/>
              </w:rPr>
              <w:t>kasneje</w:t>
            </w:r>
            <w:r w:rsidR="003C38B3">
              <w:rPr>
                <w:iCs/>
                <w:szCs w:val="20"/>
              </w:rPr>
              <w:t xml:space="preserve"> kot 180 </w:t>
            </w:r>
          </w:p>
          <w:p w14:paraId="6C121C9F" w14:textId="4FB5CE56" w:rsidR="00F76472" w:rsidRPr="009B3DCA" w:rsidRDefault="003C38B3" w:rsidP="000B1997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iCs/>
                <w:szCs w:val="20"/>
              </w:rPr>
              <w:t>koledarskih dni od dneva obojestranskega podpisa pogodbe.</w:t>
            </w:r>
          </w:p>
        </w:tc>
      </w:tr>
      <w:tr w:rsidR="00F76472" w:rsidRPr="009B3DCA" w14:paraId="5A4766CF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274" w14:textId="39B29CEE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6E4" w14:textId="77777777" w:rsidR="00105559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mesecev  (minimalno 24 mesecev) šteto od dneva podpisa kakovostnega prevzema blaga s strani </w:t>
            </w:r>
          </w:p>
          <w:p w14:paraId="07D039D5" w14:textId="2A810624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naročnika.</w:t>
            </w:r>
          </w:p>
        </w:tc>
      </w:tr>
      <w:tr w:rsidR="00F76472" w:rsidRPr="009B3DCA" w14:paraId="7C0B713F" w14:textId="77777777" w:rsidTr="00105559">
        <w:trPr>
          <w:cantSplit/>
          <w:trHeight w:val="21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B929" w14:textId="143B2331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83D" w14:textId="77777777" w:rsidR="00F76472" w:rsidRPr="009B3DCA" w:rsidRDefault="00F76472" w:rsidP="00257FAB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________ mesecev (minimalno 10 let) šteto od dneva podpisa kakovostnega prevzema blaga s strani naročnika.</w:t>
            </w:r>
          </w:p>
        </w:tc>
      </w:tr>
    </w:tbl>
    <w:p w14:paraId="2D2D6A9B" w14:textId="77777777" w:rsidR="00813A8F" w:rsidRPr="009B3DCA" w:rsidRDefault="00813A8F" w:rsidP="00813A8F">
      <w:pPr>
        <w:spacing w:line="288" w:lineRule="auto"/>
        <w:rPr>
          <w:b/>
          <w:szCs w:val="20"/>
        </w:rPr>
      </w:pPr>
    </w:p>
    <w:p w14:paraId="6D02BA1F" w14:textId="3CDBF1F0" w:rsidR="00A74D30" w:rsidRPr="009B3DCA" w:rsidRDefault="00A74D30" w:rsidP="00A74D30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F837AA">
        <w:rPr>
          <w:rFonts w:cs="Arial"/>
          <w:color w:val="auto"/>
          <w:sz w:val="20"/>
          <w:szCs w:val="20"/>
          <w:lang w:val="sl-SI"/>
        </w:rPr>
        <w:t>12</w:t>
      </w:r>
      <w:r w:rsidRPr="009B3DCA">
        <w:rPr>
          <w:rFonts w:cs="Arial"/>
          <w:color w:val="auto"/>
          <w:sz w:val="20"/>
          <w:szCs w:val="20"/>
          <w:lang w:val="sl-SI"/>
        </w:rPr>
        <w:t>0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64194F20" w14:textId="20EDBF7D" w:rsidR="00813A8F" w:rsidRPr="009B3DCA" w:rsidRDefault="00813A8F" w:rsidP="00813A8F">
      <w:pPr>
        <w:spacing w:line="288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60EF9C36" w14:textId="5BD7EA03" w:rsidR="00813A8F" w:rsidRPr="00B112B8" w:rsidRDefault="00813A8F" w:rsidP="00B112B8">
      <w:pPr>
        <w:spacing w:line="288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79821225" w14:textId="7330EE96" w:rsidR="00B865AE" w:rsidRPr="00B112B8" w:rsidRDefault="00813A8F" w:rsidP="00983618">
      <w:pPr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</w:t>
      </w:r>
    </w:p>
    <w:sectPr w:rsidR="00B865AE" w:rsidRPr="00B112B8" w:rsidSect="00983618">
      <w:pgSz w:w="16840" w:h="11907" w:orient="landscape"/>
      <w:pgMar w:top="709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246B7" w14:textId="77777777" w:rsidR="00D34847" w:rsidRDefault="00D34847">
      <w:r>
        <w:separator/>
      </w:r>
    </w:p>
  </w:endnote>
  <w:endnote w:type="continuationSeparator" w:id="0">
    <w:p w14:paraId="0D8E1F14" w14:textId="77777777" w:rsidR="00D34847" w:rsidRDefault="00D3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0F495" w14:textId="77777777" w:rsidR="00D34847" w:rsidRDefault="00D34847">
      <w:r>
        <w:separator/>
      </w:r>
    </w:p>
  </w:footnote>
  <w:footnote w:type="continuationSeparator" w:id="0">
    <w:p w14:paraId="73265997" w14:textId="77777777" w:rsidR="00D34847" w:rsidRDefault="00D3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4229954">
    <w:abstractNumId w:val="7"/>
  </w:num>
  <w:num w:numId="2" w16cid:durableId="1335959616">
    <w:abstractNumId w:val="27"/>
  </w:num>
  <w:num w:numId="3" w16cid:durableId="1207373443">
    <w:abstractNumId w:val="29"/>
  </w:num>
  <w:num w:numId="4" w16cid:durableId="1283926883">
    <w:abstractNumId w:val="21"/>
  </w:num>
  <w:num w:numId="5" w16cid:durableId="2672716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0035561">
    <w:abstractNumId w:val="14"/>
  </w:num>
  <w:num w:numId="7" w16cid:durableId="1965429201">
    <w:abstractNumId w:val="26"/>
    <w:lvlOverride w:ilvl="0">
      <w:startOverride w:val="1"/>
    </w:lvlOverride>
  </w:num>
  <w:num w:numId="8" w16cid:durableId="765929486">
    <w:abstractNumId w:val="38"/>
  </w:num>
  <w:num w:numId="9" w16cid:durableId="633874827">
    <w:abstractNumId w:val="6"/>
  </w:num>
  <w:num w:numId="10" w16cid:durableId="1309630614">
    <w:abstractNumId w:val="22"/>
  </w:num>
  <w:num w:numId="11" w16cid:durableId="1919051165">
    <w:abstractNumId w:val="18"/>
  </w:num>
  <w:num w:numId="12" w16cid:durableId="1062218620">
    <w:abstractNumId w:val="30"/>
  </w:num>
  <w:num w:numId="13" w16cid:durableId="1856339091">
    <w:abstractNumId w:val="10"/>
  </w:num>
  <w:num w:numId="14" w16cid:durableId="1077745249">
    <w:abstractNumId w:val="28"/>
  </w:num>
  <w:num w:numId="15" w16cid:durableId="169800072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217293">
    <w:abstractNumId w:val="32"/>
  </w:num>
  <w:num w:numId="17" w16cid:durableId="723675271">
    <w:abstractNumId w:val="11"/>
  </w:num>
  <w:num w:numId="18" w16cid:durableId="37612397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3707771">
    <w:abstractNumId w:val="24"/>
  </w:num>
  <w:num w:numId="20" w16cid:durableId="425198368">
    <w:abstractNumId w:val="8"/>
  </w:num>
  <w:num w:numId="21" w16cid:durableId="277369656">
    <w:abstractNumId w:val="33"/>
  </w:num>
  <w:num w:numId="22" w16cid:durableId="1721175784">
    <w:abstractNumId w:val="19"/>
  </w:num>
  <w:num w:numId="23" w16cid:durableId="2132943015">
    <w:abstractNumId w:val="37"/>
  </w:num>
  <w:num w:numId="24" w16cid:durableId="1245408460">
    <w:abstractNumId w:val="36"/>
  </w:num>
  <w:num w:numId="25" w16cid:durableId="1534417494">
    <w:abstractNumId w:val="34"/>
  </w:num>
  <w:num w:numId="26" w16cid:durableId="1293251924">
    <w:abstractNumId w:val="0"/>
  </w:num>
  <w:num w:numId="27" w16cid:durableId="2056537063">
    <w:abstractNumId w:val="12"/>
  </w:num>
  <w:num w:numId="28" w16cid:durableId="336033662">
    <w:abstractNumId w:val="23"/>
  </w:num>
  <w:num w:numId="29" w16cid:durableId="1239826901">
    <w:abstractNumId w:val="9"/>
  </w:num>
  <w:num w:numId="30" w16cid:durableId="1217357601">
    <w:abstractNumId w:val="14"/>
  </w:num>
  <w:num w:numId="31" w16cid:durableId="144704852">
    <w:abstractNumId w:val="0"/>
  </w:num>
  <w:num w:numId="32" w16cid:durableId="2032027215">
    <w:abstractNumId w:val="5"/>
  </w:num>
  <w:num w:numId="33" w16cid:durableId="1773817223">
    <w:abstractNumId w:val="31"/>
  </w:num>
  <w:num w:numId="34" w16cid:durableId="1833057913">
    <w:abstractNumId w:val="38"/>
  </w:num>
  <w:num w:numId="35" w16cid:durableId="1631783029">
    <w:abstractNumId w:val="3"/>
  </w:num>
  <w:num w:numId="36" w16cid:durableId="2038121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5974054">
    <w:abstractNumId w:val="37"/>
  </w:num>
  <w:num w:numId="38" w16cid:durableId="482165937">
    <w:abstractNumId w:val="2"/>
  </w:num>
  <w:num w:numId="39" w16cid:durableId="153763605">
    <w:abstractNumId w:val="35"/>
  </w:num>
  <w:num w:numId="40" w16cid:durableId="396174634">
    <w:abstractNumId w:val="1"/>
  </w:num>
  <w:num w:numId="41" w16cid:durableId="1627453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171365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21873961">
    <w:abstractNumId w:val="20"/>
  </w:num>
  <w:num w:numId="44" w16cid:durableId="17738657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0235E"/>
    <w:rsid w:val="00022B2B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B1997"/>
    <w:rsid w:val="000C2D2F"/>
    <w:rsid w:val="000E39E7"/>
    <w:rsid w:val="000E3F0C"/>
    <w:rsid w:val="000F327C"/>
    <w:rsid w:val="00104CB7"/>
    <w:rsid w:val="00104F9A"/>
    <w:rsid w:val="00105559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77457"/>
    <w:rsid w:val="001A4DEB"/>
    <w:rsid w:val="001B22CF"/>
    <w:rsid w:val="001B4134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1131"/>
    <w:rsid w:val="00284F71"/>
    <w:rsid w:val="00285CFF"/>
    <w:rsid w:val="00295FD0"/>
    <w:rsid w:val="002A7278"/>
    <w:rsid w:val="002B0C00"/>
    <w:rsid w:val="002C4734"/>
    <w:rsid w:val="002D326E"/>
    <w:rsid w:val="002E4515"/>
    <w:rsid w:val="002F5E2E"/>
    <w:rsid w:val="002F6207"/>
    <w:rsid w:val="003037E5"/>
    <w:rsid w:val="003079CD"/>
    <w:rsid w:val="00312D43"/>
    <w:rsid w:val="00314A21"/>
    <w:rsid w:val="00321450"/>
    <w:rsid w:val="0035685D"/>
    <w:rsid w:val="003638EF"/>
    <w:rsid w:val="00363EED"/>
    <w:rsid w:val="003A1FA3"/>
    <w:rsid w:val="003B46DB"/>
    <w:rsid w:val="003B74EC"/>
    <w:rsid w:val="003C38B3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5C5A"/>
    <w:rsid w:val="004F3279"/>
    <w:rsid w:val="004F348D"/>
    <w:rsid w:val="00501087"/>
    <w:rsid w:val="0050757D"/>
    <w:rsid w:val="00512A1B"/>
    <w:rsid w:val="0053466D"/>
    <w:rsid w:val="005363E3"/>
    <w:rsid w:val="00536600"/>
    <w:rsid w:val="00537A83"/>
    <w:rsid w:val="0055330B"/>
    <w:rsid w:val="00562DEB"/>
    <w:rsid w:val="00564306"/>
    <w:rsid w:val="00570CE7"/>
    <w:rsid w:val="00572F4F"/>
    <w:rsid w:val="005805C9"/>
    <w:rsid w:val="0059539C"/>
    <w:rsid w:val="005A3835"/>
    <w:rsid w:val="005A3CD2"/>
    <w:rsid w:val="005A415B"/>
    <w:rsid w:val="005C1679"/>
    <w:rsid w:val="005C2F87"/>
    <w:rsid w:val="005C32BE"/>
    <w:rsid w:val="005C425F"/>
    <w:rsid w:val="005D1DA9"/>
    <w:rsid w:val="005D29EF"/>
    <w:rsid w:val="005D2D68"/>
    <w:rsid w:val="005D4D3E"/>
    <w:rsid w:val="005D6411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1161"/>
    <w:rsid w:val="00672A5E"/>
    <w:rsid w:val="00675D6A"/>
    <w:rsid w:val="00686818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57F85"/>
    <w:rsid w:val="00763FBA"/>
    <w:rsid w:val="00775506"/>
    <w:rsid w:val="00777D63"/>
    <w:rsid w:val="007872E1"/>
    <w:rsid w:val="00792784"/>
    <w:rsid w:val="007A1A9C"/>
    <w:rsid w:val="007C4E23"/>
    <w:rsid w:val="007E7AC5"/>
    <w:rsid w:val="00801754"/>
    <w:rsid w:val="00813A8F"/>
    <w:rsid w:val="00835E33"/>
    <w:rsid w:val="00842F03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D70C7"/>
    <w:rsid w:val="008E0167"/>
    <w:rsid w:val="008F2E71"/>
    <w:rsid w:val="00900588"/>
    <w:rsid w:val="009009F2"/>
    <w:rsid w:val="009163BF"/>
    <w:rsid w:val="00930321"/>
    <w:rsid w:val="00933456"/>
    <w:rsid w:val="00940F7A"/>
    <w:rsid w:val="00943490"/>
    <w:rsid w:val="00955621"/>
    <w:rsid w:val="00956082"/>
    <w:rsid w:val="00957B4F"/>
    <w:rsid w:val="00975EA1"/>
    <w:rsid w:val="00981BB6"/>
    <w:rsid w:val="00983618"/>
    <w:rsid w:val="00984D8C"/>
    <w:rsid w:val="009A0E2F"/>
    <w:rsid w:val="009A50D3"/>
    <w:rsid w:val="009A76AA"/>
    <w:rsid w:val="009B0CFB"/>
    <w:rsid w:val="009B3DCA"/>
    <w:rsid w:val="009C05EB"/>
    <w:rsid w:val="009C0CFD"/>
    <w:rsid w:val="009C6DA4"/>
    <w:rsid w:val="009D1FDB"/>
    <w:rsid w:val="009E59DD"/>
    <w:rsid w:val="009F3950"/>
    <w:rsid w:val="00A169BE"/>
    <w:rsid w:val="00A318A4"/>
    <w:rsid w:val="00A4527E"/>
    <w:rsid w:val="00A4734D"/>
    <w:rsid w:val="00A64009"/>
    <w:rsid w:val="00A7200E"/>
    <w:rsid w:val="00A74D30"/>
    <w:rsid w:val="00A859A4"/>
    <w:rsid w:val="00AB13C1"/>
    <w:rsid w:val="00AC126D"/>
    <w:rsid w:val="00AF6FF7"/>
    <w:rsid w:val="00B04188"/>
    <w:rsid w:val="00B112B8"/>
    <w:rsid w:val="00B3373F"/>
    <w:rsid w:val="00B55200"/>
    <w:rsid w:val="00B63F3F"/>
    <w:rsid w:val="00B64A39"/>
    <w:rsid w:val="00B74D29"/>
    <w:rsid w:val="00B820FF"/>
    <w:rsid w:val="00B865AE"/>
    <w:rsid w:val="00BA262A"/>
    <w:rsid w:val="00BA2B34"/>
    <w:rsid w:val="00BB543A"/>
    <w:rsid w:val="00BC2603"/>
    <w:rsid w:val="00BC290F"/>
    <w:rsid w:val="00BD13FA"/>
    <w:rsid w:val="00BE0739"/>
    <w:rsid w:val="00BF5127"/>
    <w:rsid w:val="00C71E95"/>
    <w:rsid w:val="00C80B25"/>
    <w:rsid w:val="00C81391"/>
    <w:rsid w:val="00CA2081"/>
    <w:rsid w:val="00CA237B"/>
    <w:rsid w:val="00CC4F56"/>
    <w:rsid w:val="00CD12FF"/>
    <w:rsid w:val="00CF1F3B"/>
    <w:rsid w:val="00CF3A99"/>
    <w:rsid w:val="00D235AE"/>
    <w:rsid w:val="00D324AD"/>
    <w:rsid w:val="00D34847"/>
    <w:rsid w:val="00D401E3"/>
    <w:rsid w:val="00D45F48"/>
    <w:rsid w:val="00D47A29"/>
    <w:rsid w:val="00D55666"/>
    <w:rsid w:val="00D702F1"/>
    <w:rsid w:val="00D84404"/>
    <w:rsid w:val="00D9709C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B1A"/>
    <w:rsid w:val="00E74FA2"/>
    <w:rsid w:val="00E8415C"/>
    <w:rsid w:val="00E9545B"/>
    <w:rsid w:val="00EC26B3"/>
    <w:rsid w:val="00F007D5"/>
    <w:rsid w:val="00F24F7E"/>
    <w:rsid w:val="00F25C19"/>
    <w:rsid w:val="00F346BB"/>
    <w:rsid w:val="00F564FA"/>
    <w:rsid w:val="00F61035"/>
    <w:rsid w:val="00F64C91"/>
    <w:rsid w:val="00F70612"/>
    <w:rsid w:val="00F76472"/>
    <w:rsid w:val="00F837AA"/>
    <w:rsid w:val="00F95848"/>
    <w:rsid w:val="00FB73E9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76472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uiPriority w:val="99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paragraph" w:styleId="Revizija">
    <w:name w:val="Revision"/>
    <w:hidden/>
    <w:uiPriority w:val="99"/>
    <w:semiHidden/>
    <w:rsid w:val="00981BB6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A1D0-F1C8-445A-BE9B-F1C2E49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132</TotalTime>
  <Pages>2</Pages>
  <Words>462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KOCJANČIČ Nina</cp:lastModifiedBy>
  <cp:revision>18</cp:revision>
  <cp:lastPrinted>2016-08-22T05:47:00Z</cp:lastPrinted>
  <dcterms:created xsi:type="dcterms:W3CDTF">2025-03-11T11:14:00Z</dcterms:created>
  <dcterms:modified xsi:type="dcterms:W3CDTF">2025-07-18T08:01:00Z</dcterms:modified>
</cp:coreProperties>
</file>